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24ADB" w:rsidRPr="00724ADB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</w:t>
            </w:r>
            <w:proofErr w:type="spellStart"/>
            <w:r w:rsidRPr="00724AD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Potato</w:t>
            </w:r>
            <w:proofErr w:type="spellEnd"/>
            <w:r w:rsidRPr="00724AD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4AD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Dextrose</w:t>
            </w:r>
            <w:proofErr w:type="spellEnd"/>
            <w:r w:rsidRPr="00724AD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4AD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Agar</w:t>
            </w:r>
            <w:proofErr w:type="spellEnd"/>
            <w:r w:rsidRPr="00724AD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για εργαστηριακή χρήση</w:t>
            </w:r>
          </w:p>
        </w:tc>
      </w:tr>
      <w:tr w:rsidR="00724ADB" w:rsidRPr="00724ADB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24ADB" w:rsidRPr="00724ADB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24ADB" w:rsidRPr="00724ADB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24AD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24AD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24AD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24AD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24AD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24ADB" w:rsidRPr="00724ADB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24ADB" w:rsidRPr="00724ADB" w:rsidRDefault="00724ADB" w:rsidP="00724ADB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500g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24ADB" w:rsidRPr="00724ADB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24ADB" w:rsidRPr="00724ADB" w:rsidRDefault="00724ADB" w:rsidP="00724AD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24ADB" w:rsidRPr="00724ADB" w:rsidRDefault="00724ADB" w:rsidP="00724AD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Εμφάνιση σκόνης: Υπόλευκη     </w:t>
            </w:r>
          </w:p>
        </w:tc>
        <w:tc>
          <w:tcPr>
            <w:tcW w:w="1080" w:type="dxa"/>
            <w:shd w:val="clear" w:color="auto" w:fill="auto"/>
          </w:tcPr>
          <w:p w:rsidR="00724ADB" w:rsidRPr="00724ADB" w:rsidRDefault="00724ADB" w:rsidP="00724AD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24ADB" w:rsidRPr="00724ADB" w:rsidRDefault="00724ADB" w:rsidP="00724AD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24ADB" w:rsidRPr="00724ADB" w:rsidRDefault="00724ADB" w:rsidP="00724AD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724ADB" w:rsidRPr="00724ADB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24ADB" w:rsidRPr="00724ADB" w:rsidRDefault="00724ADB" w:rsidP="00724AD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24ADB" w:rsidRPr="00724ADB" w:rsidRDefault="00724ADB" w:rsidP="00724AD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Χρώμα κατά την ανασύσταση: Μπεζ 1           </w:t>
            </w:r>
          </w:p>
        </w:tc>
        <w:tc>
          <w:tcPr>
            <w:tcW w:w="1080" w:type="dxa"/>
            <w:shd w:val="clear" w:color="auto" w:fill="auto"/>
          </w:tcPr>
          <w:p w:rsidR="00724ADB" w:rsidRPr="00724ADB" w:rsidRDefault="00724ADB" w:rsidP="00724AD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24ADB" w:rsidRPr="00724ADB" w:rsidRDefault="00724ADB" w:rsidP="00724AD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24ADB" w:rsidRPr="00724ADB" w:rsidRDefault="00724ADB" w:rsidP="00724AD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24ADB" w:rsidRPr="00724ADB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24ADB" w:rsidRPr="00724ADB" w:rsidRDefault="00724ADB" w:rsidP="00724AD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24ADB" w:rsidRPr="00724ADB" w:rsidRDefault="00724ADB" w:rsidP="00724AD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proofErr w:type="spellStart"/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pH</w:t>
            </w:r>
            <w:proofErr w:type="spellEnd"/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(25°C): 5,4 - 5,8    </w:t>
            </w:r>
          </w:p>
        </w:tc>
        <w:tc>
          <w:tcPr>
            <w:tcW w:w="1080" w:type="dxa"/>
            <w:shd w:val="clear" w:color="auto" w:fill="auto"/>
          </w:tcPr>
          <w:p w:rsidR="00724ADB" w:rsidRPr="00724ADB" w:rsidRDefault="00724ADB" w:rsidP="00724AD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24ADB" w:rsidRPr="00724ADB" w:rsidRDefault="00724ADB" w:rsidP="00724AD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24ADB" w:rsidRPr="00724ADB" w:rsidRDefault="00724ADB" w:rsidP="00724AD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24ADB" w:rsidRPr="00724ADB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24ADB" w:rsidRPr="00724ADB" w:rsidRDefault="00724ADB" w:rsidP="00724AD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24ADB" w:rsidRPr="00724ADB" w:rsidRDefault="00724ADB" w:rsidP="00724AD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proofErr w:type="spellStart"/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pH</w:t>
            </w:r>
            <w:proofErr w:type="spellEnd"/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(25°C) </w:t>
            </w:r>
            <w:proofErr w:type="spellStart"/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οξινισμένου</w:t>
            </w:r>
            <w:proofErr w:type="spellEnd"/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υποστρώματος: 3,4 - 3,6                  </w:t>
            </w:r>
          </w:p>
        </w:tc>
        <w:tc>
          <w:tcPr>
            <w:tcW w:w="1080" w:type="dxa"/>
            <w:shd w:val="clear" w:color="auto" w:fill="auto"/>
          </w:tcPr>
          <w:p w:rsidR="00724ADB" w:rsidRPr="00724ADB" w:rsidRDefault="00724ADB" w:rsidP="00724AD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24ADB" w:rsidRPr="00724ADB" w:rsidRDefault="00724ADB" w:rsidP="00724AD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24ADB" w:rsidRPr="00724ADB" w:rsidRDefault="00724ADB" w:rsidP="00724AD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24ADB" w:rsidRPr="00724ADB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24ADB" w:rsidRPr="00724ADB" w:rsidRDefault="00724ADB" w:rsidP="00724AD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24ADB" w:rsidRPr="00724ADB" w:rsidRDefault="00724ADB" w:rsidP="00724AD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Καθαρότητα: Διαυγές</w:t>
            </w:r>
          </w:p>
        </w:tc>
        <w:tc>
          <w:tcPr>
            <w:tcW w:w="1080" w:type="dxa"/>
            <w:shd w:val="clear" w:color="auto" w:fill="auto"/>
          </w:tcPr>
          <w:p w:rsidR="00724ADB" w:rsidRPr="00724ADB" w:rsidRDefault="00724ADB" w:rsidP="00724AD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24ADB" w:rsidRPr="00724ADB" w:rsidRDefault="00724ADB" w:rsidP="00724AD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24ADB" w:rsidRPr="00724ADB" w:rsidRDefault="00724ADB" w:rsidP="00724AD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24ADB" w:rsidRPr="00724ADB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sz w:val="18"/>
                <w:szCs w:val="18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24ADB" w:rsidRPr="00724ADB" w:rsidRDefault="00724ADB" w:rsidP="00724ADB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24AD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24ADB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24ADB" w:rsidRPr="00724ADB" w:rsidRDefault="00724ADB" w:rsidP="00724A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24A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724ADB" w:rsidRDefault="00B43CAA" w:rsidP="00724ADB">
      <w:bookmarkStart w:id="0" w:name="_GoBack"/>
      <w:bookmarkEnd w:id="0"/>
    </w:p>
    <w:sectPr w:rsidR="00B43CAA" w:rsidRPr="00724AD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24ADB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68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2025-11-24T09:02:00Z</dcterms:created>
  <dcterms:modified xsi:type="dcterms:W3CDTF">2025-11-24T09:02:00Z</dcterms:modified>
</cp:coreProperties>
</file>